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2D1E0" w14:textId="77777777" w:rsidR="00911441" w:rsidRDefault="00911441" w:rsidP="009114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OSTELER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FEA7D9A" w14:textId="77777777" w:rsidR="00911441" w:rsidRDefault="00911441" w:rsidP="009114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Yarmouth, Norfolk. Yeoman and burgess.</w:t>
      </w:r>
    </w:p>
    <w:p w14:paraId="61E16744" w14:textId="77777777" w:rsidR="00911441" w:rsidRDefault="00911441" w:rsidP="00911441">
      <w:pPr>
        <w:rPr>
          <w:rFonts w:ascii="Times New Roman" w:hAnsi="Times New Roman" w:cs="Times New Roman"/>
        </w:rPr>
      </w:pPr>
    </w:p>
    <w:p w14:paraId="1F439251" w14:textId="77777777" w:rsidR="00911441" w:rsidRDefault="00911441" w:rsidP="00911441">
      <w:pPr>
        <w:rPr>
          <w:rFonts w:ascii="Times New Roman" w:hAnsi="Times New Roman" w:cs="Times New Roman"/>
        </w:rPr>
      </w:pPr>
    </w:p>
    <w:p w14:paraId="7E50F581" w14:textId="77777777" w:rsidR="00911441" w:rsidRDefault="00911441" w:rsidP="009114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Kertelyngge</w:t>
      </w:r>
      <w:proofErr w:type="spellEnd"/>
      <w:r>
        <w:rPr>
          <w:rFonts w:ascii="Times New Roman" w:hAnsi="Times New Roman" w:cs="Times New Roman"/>
        </w:rPr>
        <w:t>, Abbot of Wymondham(q.v.), brought a plaint of debt</w:t>
      </w:r>
    </w:p>
    <w:p w14:paraId="02E74C07" w14:textId="77777777" w:rsidR="00911441" w:rsidRDefault="00911441" w:rsidP="009114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 and John </w:t>
      </w:r>
      <w:proofErr w:type="spellStart"/>
      <w:r>
        <w:rPr>
          <w:rFonts w:ascii="Times New Roman" w:hAnsi="Times New Roman" w:cs="Times New Roman"/>
        </w:rPr>
        <w:t>Rygewyn</w:t>
      </w:r>
      <w:proofErr w:type="spellEnd"/>
      <w:r>
        <w:rPr>
          <w:rFonts w:ascii="Times New Roman" w:hAnsi="Times New Roman" w:cs="Times New Roman"/>
        </w:rPr>
        <w:t xml:space="preserve"> of Ware, Hertfordshire(q.v.).</w:t>
      </w:r>
    </w:p>
    <w:p w14:paraId="7E5C6D40" w14:textId="77777777" w:rsidR="00911441" w:rsidRDefault="00911441" w:rsidP="009114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AD81FBF" w14:textId="77777777" w:rsidR="00911441" w:rsidRDefault="00911441" w:rsidP="00911441">
      <w:pPr>
        <w:rPr>
          <w:rFonts w:ascii="Times New Roman" w:hAnsi="Times New Roman" w:cs="Times New Roman"/>
        </w:rPr>
      </w:pPr>
    </w:p>
    <w:p w14:paraId="1046B7BC" w14:textId="77777777" w:rsidR="00911441" w:rsidRDefault="00911441" w:rsidP="00911441">
      <w:pPr>
        <w:rPr>
          <w:rFonts w:ascii="Times New Roman" w:hAnsi="Times New Roman" w:cs="Times New Roman"/>
        </w:rPr>
      </w:pPr>
    </w:p>
    <w:p w14:paraId="04035681" w14:textId="77777777" w:rsidR="00911441" w:rsidRDefault="00911441" w:rsidP="009114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2019</w:t>
      </w:r>
    </w:p>
    <w:p w14:paraId="3A1433A2" w14:textId="77777777" w:rsidR="006B2F86" w:rsidRPr="00E71FC3" w:rsidRDefault="0091144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5D2A8" w14:textId="77777777" w:rsidR="00911441" w:rsidRDefault="00911441" w:rsidP="00E71FC3">
      <w:r>
        <w:separator/>
      </w:r>
    </w:p>
  </w:endnote>
  <w:endnote w:type="continuationSeparator" w:id="0">
    <w:p w14:paraId="2B9BB348" w14:textId="77777777" w:rsidR="00911441" w:rsidRDefault="0091144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10D9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DA525" w14:textId="77777777" w:rsidR="00911441" w:rsidRDefault="00911441" w:rsidP="00E71FC3">
      <w:r>
        <w:separator/>
      </w:r>
    </w:p>
  </w:footnote>
  <w:footnote w:type="continuationSeparator" w:id="0">
    <w:p w14:paraId="360FD391" w14:textId="77777777" w:rsidR="00911441" w:rsidRDefault="0091144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441"/>
    <w:rsid w:val="001A7C09"/>
    <w:rsid w:val="00577BD5"/>
    <w:rsid w:val="00656CBA"/>
    <w:rsid w:val="006A1F77"/>
    <w:rsid w:val="00733BE7"/>
    <w:rsid w:val="0091144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72DA0"/>
  <w15:chartTrackingRefBased/>
  <w15:docId w15:val="{192F93BD-E3E0-419A-9012-D1E9BD69E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44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114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2019-05-30T19:18:00Z</dcterms:created>
  <dcterms:modified xsi:type="dcterms:W3CDTF">2019-05-30T19:19:00Z</dcterms:modified>
</cp:coreProperties>
</file>